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08BFB" w14:textId="24DC097F" w:rsidR="00C44B8B" w:rsidRPr="00CB6078" w:rsidRDefault="007E0A33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«УТВЕРЖДАЮ»</w:t>
      </w:r>
    </w:p>
    <w:p w14:paraId="08E48CB3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 xml:space="preserve">Первый заместитель директора – </w:t>
      </w:r>
    </w:p>
    <w:p w14:paraId="42F66FFE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 xml:space="preserve">главный инженер </w:t>
      </w:r>
    </w:p>
    <w:p w14:paraId="03332943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 xml:space="preserve">филиала ПАО «Россети Центр» - </w:t>
      </w:r>
    </w:p>
    <w:p w14:paraId="5CC2957A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>«Смоленскэнерго»</w:t>
      </w:r>
    </w:p>
    <w:p w14:paraId="2FED549F" w14:textId="77777777" w:rsidR="000A3DDA" w:rsidRPr="000A3DDA" w:rsidRDefault="000A3DDA" w:rsidP="0097760E">
      <w:pPr>
        <w:jc w:val="right"/>
        <w:rPr>
          <w:sz w:val="26"/>
          <w:szCs w:val="26"/>
        </w:rPr>
      </w:pPr>
    </w:p>
    <w:p w14:paraId="3ED42670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>____________________ А.А. Колдунов</w:t>
      </w:r>
    </w:p>
    <w:p w14:paraId="24E08C08" w14:textId="3FF767FE" w:rsidR="00C44B8B" w:rsidRPr="00730A20" w:rsidRDefault="00676D62" w:rsidP="000A3DDA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BA72BB">
        <w:rPr>
          <w:sz w:val="26"/>
          <w:szCs w:val="26"/>
        </w:rPr>
        <w:t>25</w:t>
      </w:r>
      <w:bookmarkStart w:id="0" w:name="_GoBack"/>
      <w:bookmarkEnd w:id="0"/>
      <w:r w:rsidR="000A3DDA" w:rsidRPr="000A3DDA">
        <w:rPr>
          <w:sz w:val="26"/>
          <w:szCs w:val="26"/>
        </w:rPr>
        <w:t xml:space="preserve">» </w:t>
      </w:r>
      <w:r w:rsidR="00D437C9">
        <w:rPr>
          <w:sz w:val="26"/>
          <w:szCs w:val="26"/>
        </w:rPr>
        <w:t>июня</w:t>
      </w:r>
      <w:r w:rsidR="000A3DDA" w:rsidRPr="000A3DDA">
        <w:rPr>
          <w:sz w:val="26"/>
          <w:szCs w:val="26"/>
        </w:rPr>
        <w:t xml:space="preserve"> 202</w:t>
      </w:r>
      <w:r w:rsidR="00D437C9">
        <w:rPr>
          <w:sz w:val="26"/>
          <w:szCs w:val="26"/>
        </w:rPr>
        <w:t>6</w:t>
      </w:r>
      <w:r w:rsidR="000A3DDA" w:rsidRPr="000A3DDA">
        <w:rPr>
          <w:sz w:val="26"/>
          <w:szCs w:val="26"/>
        </w:rPr>
        <w:t xml:space="preserve"> г.</w:t>
      </w:r>
    </w:p>
    <w:p w14:paraId="24E08C09" w14:textId="77777777" w:rsidR="00C44B8B" w:rsidRPr="00730A20" w:rsidRDefault="00C44B8B" w:rsidP="0097760E">
      <w:pPr>
        <w:ind w:firstLine="0"/>
        <w:rPr>
          <w:sz w:val="26"/>
          <w:szCs w:val="26"/>
        </w:rPr>
      </w:pPr>
    </w:p>
    <w:p w14:paraId="2C250E96" w14:textId="77777777" w:rsidR="000A3DDA" w:rsidRPr="0097760E" w:rsidRDefault="000A3DDA" w:rsidP="0097760E">
      <w:pPr>
        <w:spacing w:line="276" w:lineRule="auto"/>
        <w:ind w:firstLine="0"/>
        <w:rPr>
          <w:sz w:val="26"/>
          <w:szCs w:val="26"/>
        </w:rPr>
      </w:pPr>
    </w:p>
    <w:p w14:paraId="7414110E" w14:textId="77777777" w:rsidR="003F5F10" w:rsidRPr="0097760E" w:rsidRDefault="003F5F10" w:rsidP="0097760E">
      <w:pPr>
        <w:spacing w:line="276" w:lineRule="auto"/>
        <w:ind w:firstLine="0"/>
        <w:rPr>
          <w:sz w:val="26"/>
          <w:szCs w:val="26"/>
        </w:rPr>
      </w:pPr>
    </w:p>
    <w:p w14:paraId="42E100B5" w14:textId="77777777" w:rsidR="000A3DDA" w:rsidRPr="000A3DDA" w:rsidRDefault="000A3DDA" w:rsidP="000A3DDA">
      <w:pPr>
        <w:spacing w:line="276" w:lineRule="auto"/>
        <w:ind w:firstLine="709"/>
        <w:jc w:val="center"/>
        <w:rPr>
          <w:b/>
          <w:sz w:val="28"/>
        </w:rPr>
      </w:pPr>
      <w:r w:rsidRPr="000A3DDA">
        <w:rPr>
          <w:b/>
          <w:sz w:val="28"/>
        </w:rPr>
        <w:t>ТЕХНИЧЕСКОЕ ЗАДАНИЕ</w:t>
      </w:r>
    </w:p>
    <w:p w14:paraId="4CE4FEB0" w14:textId="37761754" w:rsidR="000A3DDA" w:rsidRPr="00B5091A" w:rsidRDefault="000A3DDA" w:rsidP="000A3DDA">
      <w:pPr>
        <w:spacing w:line="276" w:lineRule="auto"/>
        <w:ind w:firstLine="709"/>
        <w:jc w:val="center"/>
        <w:rPr>
          <w:sz w:val="28"/>
        </w:rPr>
      </w:pPr>
      <w:r w:rsidRPr="00B5091A">
        <w:rPr>
          <w:sz w:val="28"/>
        </w:rPr>
        <w:t xml:space="preserve">на поставку </w:t>
      </w:r>
      <w:r w:rsidR="00E667B7" w:rsidRPr="00E667B7">
        <w:rPr>
          <w:sz w:val="28"/>
        </w:rPr>
        <w:t>запорной арматуры</w:t>
      </w:r>
    </w:p>
    <w:p w14:paraId="6F780615" w14:textId="77777777" w:rsidR="00E667B7" w:rsidRPr="005A73D7" w:rsidRDefault="00E667B7" w:rsidP="000A3DDA">
      <w:pPr>
        <w:spacing w:line="276" w:lineRule="auto"/>
        <w:ind w:firstLine="709"/>
        <w:jc w:val="center"/>
        <w:rPr>
          <w:sz w:val="28"/>
        </w:rPr>
      </w:pPr>
    </w:p>
    <w:p w14:paraId="24E08C0C" w14:textId="04809863" w:rsidR="00020DD3" w:rsidRPr="00911C57" w:rsidRDefault="000A3DDA" w:rsidP="000A3DDA">
      <w:pPr>
        <w:spacing w:line="276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Лот </w:t>
      </w:r>
      <w:r w:rsidR="00E667B7" w:rsidRPr="00E667B7">
        <w:rPr>
          <w:b/>
          <w:sz w:val="28"/>
        </w:rPr>
        <w:t>401P</w:t>
      </w:r>
    </w:p>
    <w:p w14:paraId="3CFDDDC8" w14:textId="77777777" w:rsidR="000A3DDA" w:rsidRPr="000C153A" w:rsidRDefault="000A3DDA" w:rsidP="000A3DDA">
      <w:pPr>
        <w:spacing w:line="276" w:lineRule="auto"/>
        <w:ind w:firstLine="709"/>
        <w:jc w:val="center"/>
        <w:rPr>
          <w:sz w:val="24"/>
          <w:szCs w:val="24"/>
        </w:rPr>
      </w:pPr>
    </w:p>
    <w:p w14:paraId="24E08C0D" w14:textId="715B5E7D" w:rsidR="00030D11" w:rsidRPr="00AB7058" w:rsidRDefault="000A3DDA" w:rsidP="000A3DD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Общая часть</w:t>
      </w:r>
      <w:r w:rsidR="00030D11" w:rsidRPr="00AB7058">
        <w:rPr>
          <w:b/>
          <w:bCs/>
          <w:sz w:val="26"/>
          <w:szCs w:val="26"/>
        </w:rPr>
        <w:t>.</w:t>
      </w:r>
    </w:p>
    <w:p w14:paraId="6D94E4FF" w14:textId="7561E6E2" w:rsidR="00785CFE" w:rsidRPr="00AB7058" w:rsidRDefault="00785CFE" w:rsidP="00030D11">
      <w:pPr>
        <w:tabs>
          <w:tab w:val="left" w:pos="0"/>
        </w:tabs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Филиал ПАО «Россети Центр» - «Смоленскэнерго» проводит закупку </w:t>
      </w:r>
      <w:r w:rsidR="00B92283" w:rsidRPr="00AB7058">
        <w:rPr>
          <w:sz w:val="26"/>
          <w:szCs w:val="26"/>
        </w:rPr>
        <w:t>запорной арматуры</w:t>
      </w:r>
      <w:r w:rsidR="005A73D7" w:rsidRPr="00AB7058">
        <w:rPr>
          <w:sz w:val="26"/>
          <w:szCs w:val="26"/>
        </w:rPr>
        <w:t xml:space="preserve"> (далее </w:t>
      </w:r>
      <w:r w:rsidR="00F02131" w:rsidRPr="00AB7058">
        <w:rPr>
          <w:sz w:val="26"/>
          <w:szCs w:val="26"/>
        </w:rPr>
        <w:t>–</w:t>
      </w:r>
      <w:r w:rsidR="005A73D7" w:rsidRPr="00AB7058">
        <w:rPr>
          <w:sz w:val="26"/>
          <w:szCs w:val="26"/>
        </w:rPr>
        <w:t xml:space="preserve"> </w:t>
      </w:r>
      <w:r w:rsidR="00F02131" w:rsidRPr="00AB7058">
        <w:rPr>
          <w:sz w:val="26"/>
          <w:szCs w:val="26"/>
        </w:rPr>
        <w:t>Продукция (Товар)</w:t>
      </w:r>
      <w:r w:rsidR="005A73D7" w:rsidRPr="00AB7058">
        <w:rPr>
          <w:sz w:val="26"/>
          <w:szCs w:val="26"/>
        </w:rPr>
        <w:t>)</w:t>
      </w:r>
      <w:r w:rsidRPr="00AB7058">
        <w:rPr>
          <w:sz w:val="26"/>
          <w:szCs w:val="26"/>
        </w:rPr>
        <w:t>.</w:t>
      </w:r>
    </w:p>
    <w:p w14:paraId="5885048B" w14:textId="77777777" w:rsidR="00785CFE" w:rsidRPr="00AB7058" w:rsidRDefault="00785CFE" w:rsidP="00125D97">
      <w:pPr>
        <w:tabs>
          <w:tab w:val="left" w:pos="0"/>
        </w:tabs>
        <w:ind w:firstLine="0"/>
        <w:rPr>
          <w:sz w:val="26"/>
          <w:szCs w:val="26"/>
        </w:rPr>
      </w:pPr>
    </w:p>
    <w:p w14:paraId="7BAC7A85" w14:textId="77777777" w:rsidR="002E4AA4" w:rsidRPr="00AB7058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Общие требования.</w:t>
      </w:r>
    </w:p>
    <w:p w14:paraId="22E54200" w14:textId="11C9B18D" w:rsidR="002E4AA4" w:rsidRPr="00AB7058" w:rsidRDefault="00B92283" w:rsidP="00B92283">
      <w:pPr>
        <w:pStyle w:val="ad"/>
        <w:numPr>
          <w:ilvl w:val="1"/>
          <w:numId w:val="12"/>
        </w:numPr>
        <w:tabs>
          <w:tab w:val="left" w:pos="1134"/>
          <w:tab w:val="left" w:pos="1418"/>
        </w:tabs>
        <w:ind w:left="0"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 </w:t>
      </w:r>
      <w:r w:rsidR="00B432F9" w:rsidRPr="00AB7058">
        <w:rPr>
          <w:sz w:val="26"/>
          <w:szCs w:val="26"/>
        </w:rPr>
        <w:t xml:space="preserve">Поставщик обеспечивает поставку </w:t>
      </w:r>
      <w:r w:rsidR="00F02131" w:rsidRPr="00AB7058">
        <w:rPr>
          <w:sz w:val="26"/>
          <w:szCs w:val="26"/>
        </w:rPr>
        <w:t>товара</w:t>
      </w:r>
      <w:r w:rsidR="00B432F9" w:rsidRPr="00AB7058">
        <w:rPr>
          <w:sz w:val="26"/>
          <w:szCs w:val="26"/>
        </w:rPr>
        <w:t xml:space="preserve"> в объёмах, указанных в Приложении к ТЗ.</w:t>
      </w:r>
    </w:p>
    <w:p w14:paraId="6D704551" w14:textId="789FE017" w:rsidR="00B432F9" w:rsidRPr="00AB7058" w:rsidRDefault="005A73D7" w:rsidP="00B432F9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6"/>
          <w:szCs w:val="26"/>
        </w:rPr>
      </w:pPr>
      <w:r w:rsidRPr="00AB7058">
        <w:rPr>
          <w:sz w:val="26"/>
          <w:szCs w:val="26"/>
        </w:rPr>
        <w:t>Продукция</w:t>
      </w:r>
      <w:r w:rsidR="002E4AA4" w:rsidRPr="00AB7058">
        <w:rPr>
          <w:sz w:val="26"/>
          <w:szCs w:val="26"/>
        </w:rPr>
        <w:t xml:space="preserve"> должн</w:t>
      </w:r>
      <w:r w:rsidR="00B92283" w:rsidRPr="00AB7058">
        <w:rPr>
          <w:sz w:val="26"/>
          <w:szCs w:val="26"/>
        </w:rPr>
        <w:t>а</w:t>
      </w:r>
      <w:r w:rsidR="002E4AA4" w:rsidRPr="00AB7058">
        <w:rPr>
          <w:sz w:val="26"/>
          <w:szCs w:val="26"/>
        </w:rPr>
        <w:t xml:space="preserve"> соответствовать </w:t>
      </w:r>
      <w:r w:rsidR="00B92283" w:rsidRPr="00AB7058">
        <w:rPr>
          <w:sz w:val="26"/>
          <w:szCs w:val="26"/>
        </w:rPr>
        <w:t>техническим</w:t>
      </w:r>
      <w:r w:rsidR="0008755B" w:rsidRPr="00AB7058">
        <w:rPr>
          <w:sz w:val="26"/>
          <w:szCs w:val="26"/>
        </w:rPr>
        <w:t xml:space="preserve"> </w:t>
      </w:r>
      <w:r w:rsidR="00B92283" w:rsidRPr="00AB7058">
        <w:rPr>
          <w:sz w:val="26"/>
          <w:szCs w:val="26"/>
        </w:rPr>
        <w:t>параметрам</w:t>
      </w:r>
      <w:r w:rsidR="0008755B" w:rsidRPr="00AB7058">
        <w:rPr>
          <w:sz w:val="26"/>
          <w:szCs w:val="26"/>
        </w:rPr>
        <w:t xml:space="preserve">, приведённым в Приложении к ТЗ, а также </w:t>
      </w:r>
      <w:r w:rsidR="00B92283" w:rsidRPr="00AB7058">
        <w:rPr>
          <w:sz w:val="26"/>
          <w:szCs w:val="26"/>
        </w:rPr>
        <w:t>требованиям</w:t>
      </w:r>
      <w:r w:rsidR="002E4AA4" w:rsidRPr="00AB7058">
        <w:rPr>
          <w:sz w:val="26"/>
          <w:szCs w:val="26"/>
        </w:rPr>
        <w:t xml:space="preserve"> </w:t>
      </w:r>
      <w:bookmarkStart w:id="1" w:name="Поле4"/>
      <w:r w:rsidR="002E4AA4" w:rsidRPr="00AB7058">
        <w:rPr>
          <w:sz w:val="26"/>
          <w:szCs w:val="26"/>
        </w:rPr>
        <w:t>ГОСТ</w:t>
      </w:r>
      <w:r w:rsidR="007C5CF4" w:rsidRPr="00AB7058">
        <w:rPr>
          <w:sz w:val="26"/>
          <w:szCs w:val="26"/>
        </w:rPr>
        <w:t>ов</w:t>
      </w:r>
      <w:r w:rsidR="00B92283" w:rsidRPr="00AB7058">
        <w:rPr>
          <w:sz w:val="26"/>
          <w:szCs w:val="26"/>
        </w:rPr>
        <w:t xml:space="preserve"> </w:t>
      </w:r>
      <w:r w:rsidR="0008755B" w:rsidRPr="00AB7058">
        <w:rPr>
          <w:sz w:val="26"/>
          <w:szCs w:val="26"/>
        </w:rPr>
        <w:t>к данному виду продукции</w:t>
      </w:r>
      <w:r w:rsidR="002E4AA4" w:rsidRPr="00AB7058">
        <w:rPr>
          <w:sz w:val="26"/>
          <w:szCs w:val="26"/>
        </w:rPr>
        <w:t>.</w:t>
      </w:r>
      <w:r w:rsidR="00B432F9" w:rsidRPr="00AB7058">
        <w:rPr>
          <w:sz w:val="26"/>
          <w:szCs w:val="26"/>
        </w:rPr>
        <w:t xml:space="preserve"> </w:t>
      </w:r>
    </w:p>
    <w:p w14:paraId="595BA35F" w14:textId="07202F76" w:rsidR="00B432F9" w:rsidRPr="00AB7058" w:rsidRDefault="00B432F9" w:rsidP="00B432F9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6"/>
          <w:szCs w:val="26"/>
        </w:rPr>
      </w:pPr>
      <w:r w:rsidRPr="00AB7058">
        <w:rPr>
          <w:sz w:val="26"/>
          <w:szCs w:val="26"/>
        </w:rPr>
        <w:t>Продукция должна быть новой, ранее не использованной.</w:t>
      </w:r>
    </w:p>
    <w:bookmarkEnd w:id="1"/>
    <w:p w14:paraId="456330AD" w14:textId="77777777" w:rsidR="002E4AA4" w:rsidRPr="00AB7058" w:rsidRDefault="002E4AA4" w:rsidP="002E4AA4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6"/>
          <w:szCs w:val="26"/>
        </w:rPr>
      </w:pPr>
      <w:r w:rsidRPr="00AB7058">
        <w:rPr>
          <w:sz w:val="26"/>
          <w:szCs w:val="26"/>
        </w:rPr>
        <w:t>Упаковка, транспортирование, условия и сроки хранения.</w:t>
      </w:r>
    </w:p>
    <w:p w14:paraId="094F2FDF" w14:textId="1B47DAA1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Упаковка, маркировка, транспортирование, условия и сроки хранения </w:t>
      </w:r>
      <w:r w:rsidR="00F02131" w:rsidRPr="00AB7058">
        <w:rPr>
          <w:sz w:val="26"/>
          <w:szCs w:val="26"/>
        </w:rPr>
        <w:t>товара</w:t>
      </w:r>
      <w:r w:rsidR="00A70E28" w:rsidRPr="00AB7058">
        <w:rPr>
          <w:sz w:val="26"/>
          <w:szCs w:val="26"/>
        </w:rPr>
        <w:t xml:space="preserve"> (Приложении к ТЗ)</w:t>
      </w:r>
      <w:r w:rsidRPr="00AB7058">
        <w:rPr>
          <w:sz w:val="26"/>
          <w:szCs w:val="26"/>
        </w:rPr>
        <w:t xml:space="preserve"> должны соответствовать требованиям, указанным в те</w:t>
      </w:r>
      <w:r w:rsidR="00371852" w:rsidRPr="00AB7058">
        <w:rPr>
          <w:sz w:val="26"/>
          <w:szCs w:val="26"/>
        </w:rPr>
        <w:t>хнических условиях изготовителя</w:t>
      </w:r>
      <w:r w:rsidRPr="00AB7058">
        <w:rPr>
          <w:sz w:val="26"/>
          <w:szCs w:val="26"/>
        </w:rPr>
        <w:t xml:space="preserve">, </w:t>
      </w:r>
      <w:r w:rsidR="00371852" w:rsidRPr="00AB7058">
        <w:rPr>
          <w:sz w:val="26"/>
          <w:szCs w:val="26"/>
        </w:rPr>
        <w:t>ГОСТ 15150-69, ГОСТ 14192-96</w:t>
      </w:r>
      <w:r w:rsidRPr="00AB7058">
        <w:rPr>
          <w:sz w:val="26"/>
          <w:szCs w:val="26"/>
        </w:rPr>
        <w:t>.</w:t>
      </w:r>
    </w:p>
    <w:p w14:paraId="3DEC3B61" w14:textId="77777777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AEC903" w14:textId="34CB0D78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Правила приёмки </w:t>
      </w:r>
      <w:r w:rsidR="00883204" w:rsidRPr="00AB7058">
        <w:rPr>
          <w:sz w:val="26"/>
          <w:szCs w:val="26"/>
        </w:rPr>
        <w:t>товара</w:t>
      </w:r>
      <w:r w:rsidRPr="00AB7058">
        <w:rPr>
          <w:sz w:val="26"/>
          <w:szCs w:val="26"/>
        </w:rPr>
        <w:t xml:space="preserve"> должны соответствовать требованиям ГОСТ,</w:t>
      </w:r>
      <w:r w:rsidR="00883204" w:rsidRPr="00AB7058">
        <w:rPr>
          <w:sz w:val="26"/>
          <w:szCs w:val="26"/>
        </w:rPr>
        <w:t xml:space="preserve"> ТУ</w:t>
      </w:r>
      <w:r w:rsidRPr="00AB7058">
        <w:rPr>
          <w:sz w:val="26"/>
          <w:szCs w:val="26"/>
        </w:rPr>
        <w:t xml:space="preserve"> п</w:t>
      </w:r>
      <w:r w:rsidR="00883204" w:rsidRPr="00AB7058">
        <w:rPr>
          <w:sz w:val="26"/>
          <w:szCs w:val="26"/>
        </w:rPr>
        <w:t>риведённым в Приложении к ТЗ</w:t>
      </w:r>
      <w:r w:rsidRPr="00AB7058">
        <w:rPr>
          <w:sz w:val="26"/>
          <w:szCs w:val="26"/>
        </w:rPr>
        <w:t>.</w:t>
      </w:r>
    </w:p>
    <w:p w14:paraId="0E624A97" w14:textId="0054D250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Способ укладки и транспортировки </w:t>
      </w:r>
      <w:r w:rsidR="00B4464B" w:rsidRPr="00AB7058">
        <w:rPr>
          <w:sz w:val="26"/>
          <w:szCs w:val="26"/>
        </w:rPr>
        <w:t>товара</w:t>
      </w:r>
      <w:r w:rsidRPr="00AB7058">
        <w:rPr>
          <w:sz w:val="26"/>
          <w:szCs w:val="26"/>
        </w:rPr>
        <w:t xml:space="preserve"> должен предотвратить его повреждение или порчу во время перевозки и погрузке/разгрузке.</w:t>
      </w:r>
    </w:p>
    <w:p w14:paraId="47210D75" w14:textId="6CDF11C9" w:rsidR="002E4AA4" w:rsidRPr="00AB7058" w:rsidRDefault="002E4AA4" w:rsidP="002E4AA4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Срок изготовления </w:t>
      </w:r>
      <w:r w:rsidR="00B4464B" w:rsidRPr="00AB7058">
        <w:rPr>
          <w:sz w:val="26"/>
          <w:szCs w:val="26"/>
        </w:rPr>
        <w:t>продукции</w:t>
      </w:r>
      <w:r w:rsidRPr="00AB7058">
        <w:rPr>
          <w:sz w:val="26"/>
          <w:szCs w:val="26"/>
        </w:rPr>
        <w:t xml:space="preserve"> должен быть не более полугода от момента поставки.</w:t>
      </w:r>
    </w:p>
    <w:p w14:paraId="6AD6BF27" w14:textId="77777777" w:rsidR="00125D97" w:rsidRPr="00AB7058" w:rsidRDefault="00125D97" w:rsidP="00125D97">
      <w:pPr>
        <w:pStyle w:val="ad"/>
        <w:tabs>
          <w:tab w:val="left" w:pos="1418"/>
        </w:tabs>
        <w:ind w:left="709" w:firstLine="0"/>
        <w:rPr>
          <w:sz w:val="26"/>
          <w:szCs w:val="26"/>
        </w:rPr>
      </w:pPr>
    </w:p>
    <w:p w14:paraId="5A0E1173" w14:textId="77777777" w:rsidR="002E4AA4" w:rsidRPr="00AB7058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Гарантийные обязательства.</w:t>
      </w:r>
    </w:p>
    <w:p w14:paraId="68C061B6" w14:textId="01A3E5AA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Гарантия на поставляемый </w:t>
      </w:r>
      <w:r w:rsidR="00B4464B" w:rsidRPr="00AB7058">
        <w:rPr>
          <w:sz w:val="26"/>
          <w:szCs w:val="26"/>
        </w:rPr>
        <w:t>товар</w:t>
      </w:r>
      <w:r w:rsidRPr="00AB7058">
        <w:rPr>
          <w:sz w:val="26"/>
          <w:szCs w:val="26"/>
        </w:rPr>
        <w:t xml:space="preserve"> должна распространяться не менее чем на </w:t>
      </w:r>
      <w:r w:rsidR="00B4464B" w:rsidRPr="00AB7058">
        <w:rPr>
          <w:sz w:val="26"/>
          <w:szCs w:val="26"/>
        </w:rPr>
        <w:t xml:space="preserve">12 </w:t>
      </w:r>
      <w:r w:rsidRPr="00AB7058">
        <w:rPr>
          <w:sz w:val="26"/>
          <w:szCs w:val="26"/>
        </w:rPr>
        <w:t xml:space="preserve">месяцев. Время начала исчисления гарантийного срока – с момента поставки </w:t>
      </w:r>
      <w:r w:rsidR="00B4464B" w:rsidRPr="00AB7058">
        <w:rPr>
          <w:sz w:val="26"/>
          <w:szCs w:val="26"/>
        </w:rPr>
        <w:t>товара</w:t>
      </w:r>
      <w:r w:rsidRPr="00AB7058">
        <w:rPr>
          <w:sz w:val="26"/>
          <w:szCs w:val="26"/>
        </w:rPr>
        <w:t xml:space="preserve"> на склад Покупателя. В случае выявления дефектов, в том числе и скрытых, в период </w:t>
      </w:r>
      <w:r w:rsidRPr="00AB7058">
        <w:rPr>
          <w:sz w:val="26"/>
          <w:szCs w:val="26"/>
        </w:rPr>
        <w:lastRenderedPageBreak/>
        <w:t>гарантийного срока, Поставщик обязан за свой счёт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  <w:r w:rsidR="002E473B">
        <w:rPr>
          <w:sz w:val="26"/>
          <w:szCs w:val="26"/>
        </w:rPr>
        <w:t xml:space="preserve"> </w:t>
      </w:r>
      <w:r w:rsidR="002E473B" w:rsidRPr="002E473B">
        <w:rPr>
          <w:sz w:val="26"/>
          <w:szCs w:val="26"/>
        </w:rPr>
        <w:t>Гарантийный срок в этом случае продлевается соответственно на период устранения дефектов</w:t>
      </w:r>
      <w:r w:rsidR="002E473B">
        <w:rPr>
          <w:sz w:val="26"/>
          <w:szCs w:val="26"/>
        </w:rPr>
        <w:t>.</w:t>
      </w:r>
    </w:p>
    <w:p w14:paraId="2B188378" w14:textId="77777777" w:rsidR="00125D97" w:rsidRPr="00AB7058" w:rsidRDefault="00125D97" w:rsidP="002E4AA4">
      <w:pPr>
        <w:ind w:firstLine="709"/>
        <w:rPr>
          <w:sz w:val="26"/>
          <w:szCs w:val="26"/>
        </w:rPr>
      </w:pPr>
    </w:p>
    <w:p w14:paraId="3EE9FCD6" w14:textId="77777777" w:rsidR="002E4AA4" w:rsidRPr="00AB7058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Состав технической и эксплуатационной документации.</w:t>
      </w:r>
    </w:p>
    <w:p w14:paraId="52F7E80C" w14:textId="77777777" w:rsidR="00125D97" w:rsidRPr="00AB7058" w:rsidRDefault="002E4AA4" w:rsidP="00125D97">
      <w:pPr>
        <w:ind w:firstLine="709"/>
        <w:rPr>
          <w:bCs/>
          <w:sz w:val="26"/>
          <w:szCs w:val="26"/>
        </w:rPr>
      </w:pPr>
      <w:r w:rsidRPr="00AB7058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14:paraId="4B701F73" w14:textId="0B8E0821" w:rsidR="002E4AA4" w:rsidRPr="00AB7058" w:rsidRDefault="002E4AA4" w:rsidP="00125D97">
      <w:pPr>
        <w:ind w:firstLine="709"/>
        <w:rPr>
          <w:bCs/>
          <w:sz w:val="26"/>
          <w:szCs w:val="26"/>
        </w:rPr>
      </w:pPr>
      <w:r w:rsidRPr="00AB7058">
        <w:rPr>
          <w:sz w:val="26"/>
          <w:szCs w:val="26"/>
        </w:rPr>
        <w:t>сертификаты или другие документы на русском языке, предусмотренные изготовителем, надлежащим образом подтверждающие качество и безопасность товара.</w:t>
      </w:r>
    </w:p>
    <w:p w14:paraId="277369C7" w14:textId="77777777" w:rsidR="002E4AA4" w:rsidRPr="00AB7058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Сроки и очередность поставки продукции.</w:t>
      </w:r>
    </w:p>
    <w:p w14:paraId="1212B662" w14:textId="77777777" w:rsidR="00E66EBE" w:rsidRPr="00E66EBE" w:rsidRDefault="00E66EBE" w:rsidP="00E66EBE">
      <w:pPr>
        <w:ind w:firstLine="709"/>
        <w:rPr>
          <w:sz w:val="26"/>
          <w:szCs w:val="26"/>
        </w:rPr>
      </w:pPr>
      <w:r w:rsidRPr="00E66EBE">
        <w:rPr>
          <w:sz w:val="26"/>
          <w:szCs w:val="26"/>
        </w:rPr>
        <w:t>Поставка материалов, входящих в предмет Договора, должна быть выполнена в течение 30 календарных дней с момента заключения договора.</w:t>
      </w:r>
    </w:p>
    <w:p w14:paraId="11ADB975" w14:textId="245F6740" w:rsidR="002E4AA4" w:rsidRPr="00AB7058" w:rsidRDefault="00E66EBE" w:rsidP="00E66EBE">
      <w:pPr>
        <w:ind w:firstLine="709"/>
        <w:rPr>
          <w:sz w:val="26"/>
          <w:szCs w:val="26"/>
        </w:rPr>
      </w:pPr>
      <w:r w:rsidRPr="00E66EBE">
        <w:rPr>
          <w:sz w:val="26"/>
          <w:szCs w:val="26"/>
        </w:rPr>
        <w:t>Базис поставки – DDP (ИНКОТЕРМС-2020) по адрес</w:t>
      </w:r>
      <w:r>
        <w:rPr>
          <w:sz w:val="26"/>
          <w:szCs w:val="26"/>
        </w:rPr>
        <w:t>у</w:t>
      </w:r>
      <w:r w:rsidRPr="00E66EBE">
        <w:rPr>
          <w:sz w:val="26"/>
          <w:szCs w:val="26"/>
        </w:rPr>
        <w:t>: 214020, Смоленская область, г. Смоленск, ул. Попова, 7</w:t>
      </w:r>
      <w:r w:rsidR="002E4AA4" w:rsidRPr="00AB7058">
        <w:rPr>
          <w:sz w:val="26"/>
          <w:szCs w:val="26"/>
        </w:rPr>
        <w:t>.</w:t>
      </w:r>
    </w:p>
    <w:p w14:paraId="50B07FE4" w14:textId="4FF5073E" w:rsidR="002E4AA4" w:rsidRPr="00AB7058" w:rsidRDefault="002E4AA4" w:rsidP="002E4AA4">
      <w:pPr>
        <w:ind w:firstLine="709"/>
        <w:rPr>
          <w:sz w:val="26"/>
          <w:szCs w:val="26"/>
        </w:rPr>
      </w:pPr>
    </w:p>
    <w:p w14:paraId="1E27251F" w14:textId="77777777" w:rsidR="002E4AA4" w:rsidRPr="00AB7058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Правила приёмки продукции.</w:t>
      </w:r>
    </w:p>
    <w:p w14:paraId="5EC7E130" w14:textId="1F321EF0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 xml:space="preserve">Каждая партия </w:t>
      </w:r>
      <w:r w:rsidR="00B4464B" w:rsidRPr="00AB7058">
        <w:rPr>
          <w:sz w:val="26"/>
          <w:szCs w:val="26"/>
        </w:rPr>
        <w:t>товара</w:t>
      </w:r>
      <w:r w:rsidRPr="00AB7058">
        <w:rPr>
          <w:sz w:val="26"/>
          <w:szCs w:val="26"/>
        </w:rPr>
        <w:t xml:space="preserve"> проходит входной контроль, осуществляемый представителями филиала ПАО «Россети Центр» - «Смоленскэнерго» при получении его на склад.</w:t>
      </w:r>
    </w:p>
    <w:p w14:paraId="3516E0DB" w14:textId="77777777" w:rsidR="002E4AA4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>В случае выявления дефектов, в том числе и скрытых, Поставщик обязан за свой счёт заменить поставленную продукцию.</w:t>
      </w:r>
    </w:p>
    <w:p w14:paraId="132C9BB4" w14:textId="77777777" w:rsidR="002E4AA4" w:rsidRPr="00AB7058" w:rsidRDefault="002E4AA4" w:rsidP="002E4AA4">
      <w:pPr>
        <w:ind w:firstLine="0"/>
        <w:rPr>
          <w:sz w:val="26"/>
          <w:szCs w:val="26"/>
        </w:rPr>
      </w:pPr>
    </w:p>
    <w:p w14:paraId="4C625F7E" w14:textId="77777777" w:rsidR="002E4AA4" w:rsidRPr="00AB7058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6"/>
          <w:szCs w:val="26"/>
        </w:rPr>
      </w:pPr>
      <w:r w:rsidRPr="00AB7058">
        <w:rPr>
          <w:b/>
          <w:bCs/>
          <w:sz w:val="26"/>
          <w:szCs w:val="26"/>
        </w:rPr>
        <w:t>Стоимость продукции.</w:t>
      </w:r>
    </w:p>
    <w:p w14:paraId="4261E051" w14:textId="28CF3C0D" w:rsidR="003F5F10" w:rsidRPr="00AB7058" w:rsidRDefault="002E4AA4" w:rsidP="002E4AA4">
      <w:pPr>
        <w:ind w:firstLine="709"/>
        <w:rPr>
          <w:sz w:val="26"/>
          <w:szCs w:val="26"/>
        </w:rPr>
      </w:pPr>
      <w:r w:rsidRPr="00AB7058">
        <w:rPr>
          <w:sz w:val="26"/>
          <w:szCs w:val="26"/>
        </w:rPr>
        <w:t>В стоимость продукции должны быть включены все налоги, обязательные платежи, стоимость её доставки до склада Покупателя, стоимость тары, стоимость запорных устройств, защитной упаковки, необоротной тары и прочие расходы, связанные с доставкой продукции в адрес Покупателя</w:t>
      </w:r>
      <w:r w:rsidR="00B3777A" w:rsidRPr="00AB7058">
        <w:rPr>
          <w:sz w:val="26"/>
          <w:szCs w:val="26"/>
        </w:rPr>
        <w:t>.</w:t>
      </w:r>
    </w:p>
    <w:p w14:paraId="2B2DFD27" w14:textId="77777777" w:rsidR="003F5F10" w:rsidRPr="00AB7058" w:rsidRDefault="003F5F10" w:rsidP="00A22A6C">
      <w:pPr>
        <w:ind w:firstLine="0"/>
        <w:rPr>
          <w:sz w:val="26"/>
          <w:szCs w:val="26"/>
        </w:rPr>
      </w:pPr>
    </w:p>
    <w:p w14:paraId="502AC047" w14:textId="77777777" w:rsidR="00AB7058" w:rsidRDefault="00AB7058" w:rsidP="005E12C2">
      <w:pPr>
        <w:ind w:firstLine="0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30"/>
        <w:gridCol w:w="1996"/>
        <w:gridCol w:w="2162"/>
      </w:tblGrid>
      <w:tr w:rsidR="00AB7058" w:rsidRPr="009A3762" w14:paraId="647DFB9E" w14:textId="77777777" w:rsidTr="00AB7058">
        <w:trPr>
          <w:trHeight w:val="521"/>
        </w:trPr>
        <w:tc>
          <w:tcPr>
            <w:tcW w:w="2854" w:type="pct"/>
            <w:shd w:val="clear" w:color="auto" w:fill="auto"/>
            <w:vAlign w:val="bottom"/>
          </w:tcPr>
          <w:p w14:paraId="2D278E83" w14:textId="4C395A1E" w:rsidR="00AB7058" w:rsidRPr="009A3762" w:rsidRDefault="00AB7058" w:rsidP="00246A95">
            <w:pPr>
              <w:pStyle w:val="afa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246A95"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дминистративно-хозяйственного</w:t>
            </w:r>
            <w:r w:rsidRPr="00FF0364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FF036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70493">
              <w:rPr>
                <w:rFonts w:ascii="Times New Roman" w:hAnsi="Times New Roman"/>
                <w:sz w:val="26"/>
                <w:szCs w:val="26"/>
              </w:rPr>
              <w:t>филиала ПАО «Россети Центр» - «Смоленскэнерго»</w:t>
            </w:r>
          </w:p>
        </w:tc>
        <w:tc>
          <w:tcPr>
            <w:tcW w:w="10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0510" w14:textId="77777777" w:rsidR="00AB7058" w:rsidRPr="009A3762" w:rsidRDefault="00AB7058" w:rsidP="00EC1B7F">
            <w:pPr>
              <w:pStyle w:val="af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362FF8" w14:textId="77777777" w:rsidR="00AB7058" w:rsidRPr="009A3762" w:rsidRDefault="00AB7058" w:rsidP="00EC1B7F">
            <w:pPr>
              <w:pStyle w:val="af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7" w:type="pct"/>
            <w:shd w:val="clear" w:color="auto" w:fill="auto"/>
            <w:vAlign w:val="bottom"/>
          </w:tcPr>
          <w:p w14:paraId="19DB3249" w14:textId="77777777" w:rsidR="00AB7058" w:rsidRPr="009A3762" w:rsidRDefault="00AB7058" w:rsidP="00EC1B7F">
            <w:pPr>
              <w:pStyle w:val="afa"/>
              <w:rPr>
                <w:rFonts w:ascii="Times New Roman" w:hAnsi="Times New Roman"/>
                <w:sz w:val="26"/>
                <w:szCs w:val="26"/>
              </w:rPr>
            </w:pPr>
          </w:p>
          <w:p w14:paraId="0924D14C" w14:textId="17975359" w:rsidR="00AB7058" w:rsidRPr="009A3762" w:rsidRDefault="00246A95" w:rsidP="00246A95">
            <w:pPr>
              <w:pStyle w:val="afa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AB7058" w:rsidRPr="0091527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AB7058" w:rsidRPr="0091527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Волкова</w:t>
            </w:r>
          </w:p>
        </w:tc>
      </w:tr>
    </w:tbl>
    <w:p w14:paraId="4925B891" w14:textId="77777777" w:rsidR="00634332" w:rsidRDefault="00634332" w:rsidP="005E12C2">
      <w:pPr>
        <w:ind w:firstLine="0"/>
        <w:rPr>
          <w:sz w:val="26"/>
          <w:szCs w:val="26"/>
        </w:rPr>
      </w:pPr>
    </w:p>
    <w:p w14:paraId="4CC804C7" w14:textId="77777777" w:rsidR="00634332" w:rsidRDefault="00634332" w:rsidP="005E12C2">
      <w:pPr>
        <w:ind w:firstLine="0"/>
        <w:rPr>
          <w:sz w:val="26"/>
          <w:szCs w:val="26"/>
        </w:rPr>
      </w:pPr>
    </w:p>
    <w:p w14:paraId="198E37AE" w14:textId="77777777" w:rsidR="00634332" w:rsidRPr="00231668" w:rsidRDefault="00634332" w:rsidP="005E12C2">
      <w:pPr>
        <w:ind w:firstLine="0"/>
        <w:rPr>
          <w:sz w:val="26"/>
          <w:szCs w:val="26"/>
        </w:rPr>
      </w:pPr>
    </w:p>
    <w:sectPr w:rsidR="00634332" w:rsidRPr="00231668" w:rsidSect="00E95EC9">
      <w:headerReference w:type="even" r:id="rId11"/>
      <w:pgSz w:w="12240" w:h="15840" w:code="1"/>
      <w:pgMar w:top="567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1A05A" w14:textId="77777777" w:rsidR="00312F26" w:rsidRDefault="00312F26">
      <w:r>
        <w:separator/>
      </w:r>
    </w:p>
  </w:endnote>
  <w:endnote w:type="continuationSeparator" w:id="0">
    <w:p w14:paraId="74C2D626" w14:textId="77777777" w:rsidR="00312F26" w:rsidRDefault="0031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4B045" w14:textId="77777777" w:rsidR="00312F26" w:rsidRDefault="00312F26">
      <w:r>
        <w:separator/>
      </w:r>
    </w:p>
  </w:footnote>
  <w:footnote w:type="continuationSeparator" w:id="0">
    <w:p w14:paraId="3EDE56F3" w14:textId="77777777" w:rsidR="00312F26" w:rsidRDefault="0031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08C38" w14:textId="77777777" w:rsidR="00AD7048" w:rsidRDefault="00614F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4E08C3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A6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C56"/>
    <w:rsid w:val="00011B5F"/>
    <w:rsid w:val="00011C21"/>
    <w:rsid w:val="00013898"/>
    <w:rsid w:val="000141BE"/>
    <w:rsid w:val="00014CF9"/>
    <w:rsid w:val="000150AB"/>
    <w:rsid w:val="00015CF2"/>
    <w:rsid w:val="00015D60"/>
    <w:rsid w:val="00016DC9"/>
    <w:rsid w:val="00017101"/>
    <w:rsid w:val="00020BC6"/>
    <w:rsid w:val="00020DD3"/>
    <w:rsid w:val="00021AAA"/>
    <w:rsid w:val="00023A39"/>
    <w:rsid w:val="00023BB4"/>
    <w:rsid w:val="0002550D"/>
    <w:rsid w:val="00026ECC"/>
    <w:rsid w:val="00027351"/>
    <w:rsid w:val="00030D1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2FE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55B"/>
    <w:rsid w:val="000901F1"/>
    <w:rsid w:val="00094AC3"/>
    <w:rsid w:val="000961A3"/>
    <w:rsid w:val="00097235"/>
    <w:rsid w:val="000A0393"/>
    <w:rsid w:val="000A32B6"/>
    <w:rsid w:val="000A36D4"/>
    <w:rsid w:val="000A3DDA"/>
    <w:rsid w:val="000A6049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53A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F6C"/>
    <w:rsid w:val="000D639C"/>
    <w:rsid w:val="000D6AFF"/>
    <w:rsid w:val="000D6C67"/>
    <w:rsid w:val="000D6F7D"/>
    <w:rsid w:val="000D6FEE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656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E6B"/>
    <w:rsid w:val="00103223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D9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3A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1D1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CC7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668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6A95"/>
    <w:rsid w:val="00247E6F"/>
    <w:rsid w:val="0025072F"/>
    <w:rsid w:val="002515F7"/>
    <w:rsid w:val="00252708"/>
    <w:rsid w:val="002528FF"/>
    <w:rsid w:val="00254341"/>
    <w:rsid w:val="002561DE"/>
    <w:rsid w:val="00257A21"/>
    <w:rsid w:val="00260830"/>
    <w:rsid w:val="00260A64"/>
    <w:rsid w:val="0026275A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91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5D3"/>
    <w:rsid w:val="002B2AEB"/>
    <w:rsid w:val="002B5EB4"/>
    <w:rsid w:val="002C07D3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1FA"/>
    <w:rsid w:val="002E18B5"/>
    <w:rsid w:val="002E18E0"/>
    <w:rsid w:val="002E22F4"/>
    <w:rsid w:val="002E3087"/>
    <w:rsid w:val="002E473B"/>
    <w:rsid w:val="002E4AA0"/>
    <w:rsid w:val="002E4AA4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2F26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7CA"/>
    <w:rsid w:val="00336A98"/>
    <w:rsid w:val="00340419"/>
    <w:rsid w:val="0034536F"/>
    <w:rsid w:val="003466BB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852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78A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5F10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0E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21C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6846"/>
    <w:rsid w:val="00470B59"/>
    <w:rsid w:val="00470D7E"/>
    <w:rsid w:val="00471A00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DF2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116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20A"/>
    <w:rsid w:val="004E474C"/>
    <w:rsid w:val="004E6C6E"/>
    <w:rsid w:val="004E74F0"/>
    <w:rsid w:val="004F18E4"/>
    <w:rsid w:val="004F2C3D"/>
    <w:rsid w:val="004F4028"/>
    <w:rsid w:val="004F4E9E"/>
    <w:rsid w:val="004F517F"/>
    <w:rsid w:val="004F5C65"/>
    <w:rsid w:val="004F6833"/>
    <w:rsid w:val="004F6968"/>
    <w:rsid w:val="004F7936"/>
    <w:rsid w:val="004F7A6F"/>
    <w:rsid w:val="00501281"/>
    <w:rsid w:val="00504413"/>
    <w:rsid w:val="00505047"/>
    <w:rsid w:val="00506162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AE5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95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33E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5B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579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3D7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5B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2C2"/>
    <w:rsid w:val="005E1C59"/>
    <w:rsid w:val="005E1F02"/>
    <w:rsid w:val="005E292D"/>
    <w:rsid w:val="005E3089"/>
    <w:rsid w:val="005E4351"/>
    <w:rsid w:val="005E7A9A"/>
    <w:rsid w:val="005E7B21"/>
    <w:rsid w:val="005E7D1F"/>
    <w:rsid w:val="005F08C3"/>
    <w:rsid w:val="005F0A59"/>
    <w:rsid w:val="005F19B4"/>
    <w:rsid w:val="005F2F38"/>
    <w:rsid w:val="005F3643"/>
    <w:rsid w:val="005F3D6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F93"/>
    <w:rsid w:val="00615023"/>
    <w:rsid w:val="00615786"/>
    <w:rsid w:val="00615D22"/>
    <w:rsid w:val="00616213"/>
    <w:rsid w:val="00617E80"/>
    <w:rsid w:val="00617F8D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332"/>
    <w:rsid w:val="00634545"/>
    <w:rsid w:val="00634B97"/>
    <w:rsid w:val="00635291"/>
    <w:rsid w:val="006364F4"/>
    <w:rsid w:val="006405AF"/>
    <w:rsid w:val="00640DFF"/>
    <w:rsid w:val="00641793"/>
    <w:rsid w:val="00641CEE"/>
    <w:rsid w:val="00641E44"/>
    <w:rsid w:val="006425F8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C47"/>
    <w:rsid w:val="00676792"/>
    <w:rsid w:val="00676901"/>
    <w:rsid w:val="00676D62"/>
    <w:rsid w:val="00680638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3C9F"/>
    <w:rsid w:val="00694386"/>
    <w:rsid w:val="00696239"/>
    <w:rsid w:val="00696EAC"/>
    <w:rsid w:val="00697B92"/>
    <w:rsid w:val="00697D58"/>
    <w:rsid w:val="006A383F"/>
    <w:rsid w:val="006A3C68"/>
    <w:rsid w:val="006A4DA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1BF"/>
    <w:rsid w:val="00724050"/>
    <w:rsid w:val="00726353"/>
    <w:rsid w:val="00730A2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E3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A64"/>
    <w:rsid w:val="00765D65"/>
    <w:rsid w:val="0076646C"/>
    <w:rsid w:val="00766745"/>
    <w:rsid w:val="00767806"/>
    <w:rsid w:val="00770A3B"/>
    <w:rsid w:val="00770AAC"/>
    <w:rsid w:val="00770C65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0A3"/>
    <w:rsid w:val="00783289"/>
    <w:rsid w:val="00785109"/>
    <w:rsid w:val="00785C86"/>
    <w:rsid w:val="00785CFE"/>
    <w:rsid w:val="007869D5"/>
    <w:rsid w:val="00786F85"/>
    <w:rsid w:val="00787BDF"/>
    <w:rsid w:val="007903D5"/>
    <w:rsid w:val="00791873"/>
    <w:rsid w:val="0079246D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5CF4"/>
    <w:rsid w:val="007C6AE3"/>
    <w:rsid w:val="007D0EAA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A06"/>
    <w:rsid w:val="007E0A33"/>
    <w:rsid w:val="007E14E4"/>
    <w:rsid w:val="007E348A"/>
    <w:rsid w:val="007E477B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479BD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04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A93"/>
    <w:rsid w:val="00892C4C"/>
    <w:rsid w:val="00894836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0E"/>
    <w:rsid w:val="008D5219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8DA"/>
    <w:rsid w:val="00904950"/>
    <w:rsid w:val="00904F2B"/>
    <w:rsid w:val="00905644"/>
    <w:rsid w:val="00905DC5"/>
    <w:rsid w:val="0091065E"/>
    <w:rsid w:val="00910A7C"/>
    <w:rsid w:val="00911C57"/>
    <w:rsid w:val="009134A5"/>
    <w:rsid w:val="00913BC4"/>
    <w:rsid w:val="00915176"/>
    <w:rsid w:val="00916AF6"/>
    <w:rsid w:val="009205BB"/>
    <w:rsid w:val="00923D1D"/>
    <w:rsid w:val="00924511"/>
    <w:rsid w:val="009265EE"/>
    <w:rsid w:val="00926CEB"/>
    <w:rsid w:val="0092750B"/>
    <w:rsid w:val="009303A1"/>
    <w:rsid w:val="00930DD7"/>
    <w:rsid w:val="00931754"/>
    <w:rsid w:val="009337EA"/>
    <w:rsid w:val="00934F00"/>
    <w:rsid w:val="00935020"/>
    <w:rsid w:val="00935953"/>
    <w:rsid w:val="009361D6"/>
    <w:rsid w:val="00940097"/>
    <w:rsid w:val="00940B34"/>
    <w:rsid w:val="00941FDC"/>
    <w:rsid w:val="0094250F"/>
    <w:rsid w:val="0094330D"/>
    <w:rsid w:val="009440BE"/>
    <w:rsid w:val="009445B0"/>
    <w:rsid w:val="009448D7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9D6"/>
    <w:rsid w:val="009773EE"/>
    <w:rsid w:val="0097760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01C"/>
    <w:rsid w:val="009A1540"/>
    <w:rsid w:val="009A2A9F"/>
    <w:rsid w:val="009A2E7D"/>
    <w:rsid w:val="009A33DA"/>
    <w:rsid w:val="009A3861"/>
    <w:rsid w:val="009A3CF7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24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10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A6C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0E28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058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6BD"/>
    <w:rsid w:val="00AD5A61"/>
    <w:rsid w:val="00AD7048"/>
    <w:rsid w:val="00AE1B50"/>
    <w:rsid w:val="00AE1BC2"/>
    <w:rsid w:val="00AE20B1"/>
    <w:rsid w:val="00AE2CE9"/>
    <w:rsid w:val="00AE3572"/>
    <w:rsid w:val="00AE3899"/>
    <w:rsid w:val="00AE4642"/>
    <w:rsid w:val="00AE7BDC"/>
    <w:rsid w:val="00AF062F"/>
    <w:rsid w:val="00AF2248"/>
    <w:rsid w:val="00AF31AD"/>
    <w:rsid w:val="00AF3C16"/>
    <w:rsid w:val="00AF5A77"/>
    <w:rsid w:val="00AF5C3C"/>
    <w:rsid w:val="00AF6174"/>
    <w:rsid w:val="00AF71B7"/>
    <w:rsid w:val="00AF7208"/>
    <w:rsid w:val="00B010B8"/>
    <w:rsid w:val="00B0154E"/>
    <w:rsid w:val="00B01C10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51B"/>
    <w:rsid w:val="00B24C00"/>
    <w:rsid w:val="00B24D6E"/>
    <w:rsid w:val="00B31336"/>
    <w:rsid w:val="00B3141F"/>
    <w:rsid w:val="00B322C8"/>
    <w:rsid w:val="00B33CE2"/>
    <w:rsid w:val="00B37632"/>
    <w:rsid w:val="00B3777A"/>
    <w:rsid w:val="00B4184D"/>
    <w:rsid w:val="00B42BD5"/>
    <w:rsid w:val="00B43052"/>
    <w:rsid w:val="00B4318F"/>
    <w:rsid w:val="00B432F9"/>
    <w:rsid w:val="00B4464B"/>
    <w:rsid w:val="00B45886"/>
    <w:rsid w:val="00B45EAF"/>
    <w:rsid w:val="00B5091A"/>
    <w:rsid w:val="00B51EB6"/>
    <w:rsid w:val="00B54E2D"/>
    <w:rsid w:val="00B55DE6"/>
    <w:rsid w:val="00B57303"/>
    <w:rsid w:val="00B57A29"/>
    <w:rsid w:val="00B607D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0D6F"/>
    <w:rsid w:val="00B81480"/>
    <w:rsid w:val="00B815C9"/>
    <w:rsid w:val="00B82E4B"/>
    <w:rsid w:val="00B8412D"/>
    <w:rsid w:val="00B85AF2"/>
    <w:rsid w:val="00B87BD8"/>
    <w:rsid w:val="00B9055B"/>
    <w:rsid w:val="00B92097"/>
    <w:rsid w:val="00B92283"/>
    <w:rsid w:val="00B946A9"/>
    <w:rsid w:val="00B97488"/>
    <w:rsid w:val="00B97AC4"/>
    <w:rsid w:val="00BA0DE5"/>
    <w:rsid w:val="00BA19D6"/>
    <w:rsid w:val="00BA1FDC"/>
    <w:rsid w:val="00BA2631"/>
    <w:rsid w:val="00BA6774"/>
    <w:rsid w:val="00BA72BB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3EE"/>
    <w:rsid w:val="00BC0E6E"/>
    <w:rsid w:val="00BC2804"/>
    <w:rsid w:val="00BC2F29"/>
    <w:rsid w:val="00BC3B55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A"/>
    <w:rsid w:val="00C30D0D"/>
    <w:rsid w:val="00C33C85"/>
    <w:rsid w:val="00C33DE2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F31"/>
    <w:rsid w:val="00C72F80"/>
    <w:rsid w:val="00C734C3"/>
    <w:rsid w:val="00C74702"/>
    <w:rsid w:val="00C751BA"/>
    <w:rsid w:val="00C755BC"/>
    <w:rsid w:val="00C777CB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378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3D"/>
    <w:rsid w:val="00D02878"/>
    <w:rsid w:val="00D02B18"/>
    <w:rsid w:val="00D02FB5"/>
    <w:rsid w:val="00D03663"/>
    <w:rsid w:val="00D0526A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C9"/>
    <w:rsid w:val="00D44A37"/>
    <w:rsid w:val="00D45268"/>
    <w:rsid w:val="00D468F8"/>
    <w:rsid w:val="00D475AF"/>
    <w:rsid w:val="00D541DC"/>
    <w:rsid w:val="00D54C49"/>
    <w:rsid w:val="00D54DFB"/>
    <w:rsid w:val="00D57379"/>
    <w:rsid w:val="00D57953"/>
    <w:rsid w:val="00D61273"/>
    <w:rsid w:val="00D61ED8"/>
    <w:rsid w:val="00D62295"/>
    <w:rsid w:val="00D65A33"/>
    <w:rsid w:val="00D65CE5"/>
    <w:rsid w:val="00D65FD2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C7F04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24B"/>
    <w:rsid w:val="00E26AC7"/>
    <w:rsid w:val="00E26D27"/>
    <w:rsid w:val="00E27B1A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B7"/>
    <w:rsid w:val="00E66EBE"/>
    <w:rsid w:val="00E70CC7"/>
    <w:rsid w:val="00E71B41"/>
    <w:rsid w:val="00E722A2"/>
    <w:rsid w:val="00E72F63"/>
    <w:rsid w:val="00E74D30"/>
    <w:rsid w:val="00E75E00"/>
    <w:rsid w:val="00E75F32"/>
    <w:rsid w:val="00E76801"/>
    <w:rsid w:val="00E80157"/>
    <w:rsid w:val="00E8200D"/>
    <w:rsid w:val="00E821CA"/>
    <w:rsid w:val="00E83F96"/>
    <w:rsid w:val="00E84C0F"/>
    <w:rsid w:val="00E852F4"/>
    <w:rsid w:val="00E85591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5EC9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DD7"/>
    <w:rsid w:val="00EA7128"/>
    <w:rsid w:val="00EB00A3"/>
    <w:rsid w:val="00EB03D9"/>
    <w:rsid w:val="00EB1BA4"/>
    <w:rsid w:val="00EB415F"/>
    <w:rsid w:val="00EB548A"/>
    <w:rsid w:val="00EB6FBD"/>
    <w:rsid w:val="00EB73B3"/>
    <w:rsid w:val="00EB744B"/>
    <w:rsid w:val="00EB787F"/>
    <w:rsid w:val="00EB7E9B"/>
    <w:rsid w:val="00EC05CC"/>
    <w:rsid w:val="00EC22C8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131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D9D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BF0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07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1F91"/>
    <w:rsid w:val="00FA3B15"/>
    <w:rsid w:val="00FA4F69"/>
    <w:rsid w:val="00FA5580"/>
    <w:rsid w:val="00FA5FA8"/>
    <w:rsid w:val="00FA624B"/>
    <w:rsid w:val="00FA6D11"/>
    <w:rsid w:val="00FA7364"/>
    <w:rsid w:val="00FA7B1D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08BFB"/>
  <w15:docId w15:val="{6CF3F138-A436-4AA6-860F-8B70DD5F4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rsid w:val="00B3777A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B3777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3C692-DCB7-462B-9E73-7ABE12AC86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4F02655-8D8B-4370-B8B2-3B87770B1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91358-4B8C-437D-A823-013863AB0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F5798-1DAC-4603-85E9-625A2419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35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Скороспелов Алексей Анатольевич</cp:lastModifiedBy>
  <cp:revision>14</cp:revision>
  <cp:lastPrinted>2025-01-22T08:09:00Z</cp:lastPrinted>
  <dcterms:created xsi:type="dcterms:W3CDTF">2025-01-23T05:54:00Z</dcterms:created>
  <dcterms:modified xsi:type="dcterms:W3CDTF">2026-07-01T10:08:00Z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